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EF324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MORTON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1802AB89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Gunthorpe, Lincolnshire. Husbandman.</w:t>
      </w:r>
    </w:p>
    <w:p w14:paraId="397B591F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16D67F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2FB6FB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Scotte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trespass, assault and taking against him,</w:t>
      </w:r>
    </w:p>
    <w:p w14:paraId="788B83C9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Alice Bailly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Kinmel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Ferry(q.v.), John Bateman of West Retford,</w:t>
      </w:r>
    </w:p>
    <w:p w14:paraId="1B4BB699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Nottinghamshire(q.v.), William Smyth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Worksop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Haukeswell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42A8D9BB" w14:textId="77777777" w:rsidR="004E467A" w:rsidRDefault="004E467A" w:rsidP="004E467A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West Retford(q.v.) and Hugh Tollerton of West Retford(q.v.).</w:t>
      </w:r>
    </w:p>
    <w:p w14:paraId="62B5C614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27CE3B9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393714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02D24E" w14:textId="77777777" w:rsidR="004E467A" w:rsidRDefault="004E467A" w:rsidP="004E467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2022</w:t>
      </w:r>
    </w:p>
    <w:p w14:paraId="4426EB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B4F5B" w14:textId="77777777" w:rsidR="004E467A" w:rsidRDefault="004E467A" w:rsidP="009139A6">
      <w:r>
        <w:separator/>
      </w:r>
    </w:p>
  </w:endnote>
  <w:endnote w:type="continuationSeparator" w:id="0">
    <w:p w14:paraId="53A86675" w14:textId="77777777" w:rsidR="004E467A" w:rsidRDefault="004E46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4BB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8F5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80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F42F9" w14:textId="77777777" w:rsidR="004E467A" w:rsidRDefault="004E467A" w:rsidP="009139A6">
      <w:r>
        <w:separator/>
      </w:r>
    </w:p>
  </w:footnote>
  <w:footnote w:type="continuationSeparator" w:id="0">
    <w:p w14:paraId="1768C79E" w14:textId="77777777" w:rsidR="004E467A" w:rsidRDefault="004E46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06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4F0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D7D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67A"/>
    <w:rsid w:val="000666E0"/>
    <w:rsid w:val="002510B7"/>
    <w:rsid w:val="004E467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443BB"/>
  <w15:chartTrackingRefBased/>
  <w15:docId w15:val="{D2EE3E51-F5E4-41BA-A9AF-A01CA8C7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46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2022-07-11T07:31:00Z</dcterms:created>
  <dcterms:modified xsi:type="dcterms:W3CDTF">2022-07-11T07:32:00Z</dcterms:modified>
</cp:coreProperties>
</file>